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7b04c2" w14:textId="57b04c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691F10">
        <w:t>985/2021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691F10">
        <w:t>985/2021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91F1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91F10">
        <w:t>ANGEL CAKES jednostavno društvo s ograničenom odg</w:t>
      </w:r>
      <w:r w:rsidR="00691F10">
        <w:t xml:space="preserve">ovornošću za trgovinu i usluge, OIB: 09965494097, Zagreb, </w:t>
      </w:r>
      <w:proofErr w:type="spellStart"/>
      <w:r w:rsidR="00691F10">
        <w:t>Hrgovići</w:t>
      </w:r>
      <w:proofErr w:type="spellEnd"/>
      <w:r w:rsidR="00691F10">
        <w:t xml:space="preserve"> 39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1F10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91F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1F1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91F1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91F1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91F1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F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F1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F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F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St-985/2021</izvorni_sadrzaj>
    <derivirana_varijabla naziv="DomainObject.Predmet.OznakaBroj_1">St-985/2021</derivirana_varijabla>
  </DomainObject.Predmet.OznakaBroj>
  <DomainObject.Predmet.OznakaBrojOptuznogAkta>
    <izvorni_sadrzaj>04-06-21-1971</izvorni_sadrzaj>
    <derivirana_varijabla naziv="DomainObject.Predmet.OznakaBrojOptuznogAkta_1">04-06-21-1971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 CAKES jednostavno društvo s ograničenom odgovornošću za trgovinu i usluge</izvorni_sadrzaj>
    <derivirana_varijabla naziv="DomainObject.Predmet.ProtustrankaFormated_1">  ANGEL CAKES jednostavno društvo s ograničenom odgovornošću za trgovinu i usluge</derivirana_varijabla>
  </DomainObject.Predmet.ProtustrankaFormated>
  <DomainObject.Predmet.ProtustrankaFormatedOIB>
    <izvorni_sadrzaj>  ANGEL CAKES jednostavno društvo s ograničenom odgovornošću za trgovinu i usluge, OIB 09965494097</izvorni_sadrzaj>
    <derivirana_varijabla naziv="DomainObject.Predmet.ProtustrankaFormatedOIB_1">  ANGEL CAKES jednostavno društvo s ograničenom odgovornošću za trgovinu i usluge, OIB 09965494097</derivirana_varijabla>
  </DomainObject.Predmet.ProtustrankaFormatedOIB>
  <DomainObject.Predmet.ProtustrankaFormatedWithAdress>
    <izvorni_sadrzaj> ANGEL CAKES jednostavno društvo s ograničenom odgovornošću za trgovinu i usluge, Hrgovići 39, 10000 Zagreb</izvorni_sadrzaj>
    <derivirana_varijabla naziv="DomainObject.Predmet.ProtustrankaFormatedWithAdress_1"> ANGEL CAKES jednostavno društvo s ograničenom odgovornošću za trgovinu i usluge, Hrgovići 39, 10000 Zagreb</derivirana_varijabla>
  </DomainObject.Predmet.ProtustrankaFormatedWithAdress>
  <DomainObject.Predmet.ProtustrankaFormatedWithAdressOIB>
    <izvorni_sadrzaj> ANGEL CAKES jednostavno društvo s ograničenom odgovornošću za trgovinu i usluge, OIB 09965494097, Hrgovići 39, 10000 Zagreb</izvorni_sadrzaj>
    <derivirana_varijabla naziv="DomainObject.Predmet.ProtustrankaFormatedWithAdressOIB_1"> ANGEL CAKES jednostavno društvo s ograničenom odgovornošću za trgovinu i usluge, OIB 09965494097, Hrgovići 39, 10000 Zagreb</derivirana_varijabla>
  </DomainObject.Predmet.ProtustrankaFormatedWithAdressOIB>
  <DomainObject.Predmet.ProtustrankaWithAdress>
    <izvorni_sadrzaj>ANGEL CAKES jednostavno društvo s ograničenom odgovornošću za trgovinu i usluge Hrgovići 39, 10000 Zagreb</izvorni_sadrzaj>
    <derivirana_varijabla naziv="DomainObject.Predmet.ProtustrankaWithAdress_1">ANGEL CAKES jednostavno društvo s ograničenom odgovornošću za trgovinu i usluge Hrgovići 39, 10000 Zagreb</derivirana_varijabla>
  </DomainObject.Predmet.ProtustrankaWithAdress>
  <DomainObject.Predmet.ProtustrankaWithAdressOIB>
    <izvorni_sadrzaj>ANGEL CAKES jednostavno društvo s ograničenom odgovornošću za trgovinu i usluge, OIB 09965494097, Hrgovići 39, 10000 Zagreb</izvorni_sadrzaj>
    <derivirana_varijabla naziv="DomainObject.Predmet.ProtustrankaWithAdressOIB_1">ANGEL CAKES jednostavno društvo s ograničenom odgovornošću za trgovinu i usluge, OIB 09965494097, Hrgovići 39, 10000 Zagreb</derivirana_varijabla>
  </DomainObject.Predmet.ProtustrankaWithAdressOIB>
  <DomainObject.Predmet.ProtustrankaNazivFormated>
    <izvorni_sadrzaj>ANGEL CAKES jednostavno društvo s ograničenom odgovornošću za trgovinu i usluge</izvorni_sadrzaj>
    <derivirana_varijabla naziv="DomainObject.Predmet.ProtustrankaNazivFormated_1">ANGEL CAKES jednostavno društvo s ograničenom odgovornošću za trgovinu i usluge</derivirana_varijabla>
  </DomainObject.Predmet.ProtustrankaNazivFormated>
  <DomainObject.Predmet.ProtustrankaNazivFormatedOIB>
    <izvorni_sadrzaj>ANGEL CAKES jednostavno društvo s ograničenom odgovornošću za trgovinu i usluge, OIB 09965494097</izvorni_sadrzaj>
    <derivirana_varijabla naziv="DomainObject.Predmet.ProtustrankaNazivFormatedOIB_1">ANGEL CAKES jednostavno društvo s ograničenom odgovornošću za trgovinu i usluge, OIB 09965494097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ANGEL CAKES jednostavno društvo s ograničenom odgovornošću za trgovinu i usluge</item>
    </izvorni_sadrzaj>
    <derivirana_varijabla naziv="DomainObject.Predmet.ProtuStrankaListFormated_1">
      <item>ANGEL CAKES jednostavno društvo s ograničenom odgovornošću za trgovinu i usluge</item>
    </derivirana_varijabla>
  </DomainObject.Predmet.ProtuStrankaListFormated>
  <DomainObject.Predmet.ProtuStrankaListFormatedOIB>
    <izvorni_sadrzaj>
      <item>ANGEL CAKES jednostavno društvo s ograničenom odgovornošću za trgovinu i usluge, OIB 09965494097</item>
    </izvorni_sadrzaj>
    <derivirana_varijabla naziv="DomainObject.Predmet.ProtuStrankaListFormatedOIB_1">
      <item>ANGEL CAKES jednostavno društvo s ograničenom odgovornošću za trgovinu i usluge, OIB 09965494097</item>
    </derivirana_varijabla>
  </DomainObject.Predmet.ProtuStrankaListFormatedOIB>
  <DomainObject.Predmet.ProtuStrankaListFormatedWithAdress>
    <izvorni_sadrzaj>
      <item>ANGEL CAKES jednostavno društvo s ograničenom odgovornošću za trgovinu i usluge, Hrgovići 39, 10000 Zagreb</item>
    </izvorni_sadrzaj>
    <derivirana_varijabla naziv="DomainObject.Predmet.ProtuStrankaListFormatedWithAdress_1">
      <item>ANGEL CAKES jednostavno društvo s ograničenom odgovornošću za trgovinu i usluge, Hrgovići 39, 10000 Zagreb</item>
    </derivirana_varijabla>
  </DomainObject.Predmet.ProtuStrankaListFormatedWithAdress>
  <DomainObject.Predmet.ProtuStrankaListFormatedWithAdressOIB>
    <izvorni_sadrzaj>
      <item>ANGEL CAKES jednostavno društvo s ograničenom odgovornošću za trgovinu i usluge, OIB 09965494097, Hrgovići 39, 10000 Zagreb</item>
    </izvorni_sadrzaj>
    <derivirana_varijabla naziv="DomainObject.Predmet.ProtuStrankaListFormatedWithAdressOIB_1">
      <item>ANGEL CAKES jednostavno društvo s ograničenom odgovornošću za trgovinu i usluge, OIB 09965494097, Hrgovići 39, 10000 Zagreb</item>
    </derivirana_varijabla>
  </DomainObject.Predmet.ProtuStrankaListFormatedWithAdressOIB>
  <DomainObject.Predmet.ProtuStrankaListNazivFormated>
    <izvorni_sadrzaj>
      <item>ANGEL CAKES jednostavno društvo s ograničenom odgovornošću za trgovinu i usluge</item>
    </izvorni_sadrzaj>
    <derivirana_varijabla naziv="DomainObject.Predmet.ProtuStrankaListNazivFormated_1">
      <item>ANGEL CAKES jednostavno društvo s ograničenom odgovornošću za trgovinu i usluge</item>
    </derivirana_varijabla>
  </DomainObject.Predmet.ProtuStrankaListNazivFormated>
  <DomainObject.Predmet.ProtuStrankaListNazivFormatedOIB>
    <izvorni_sadrzaj>
      <item>ANGEL CAKES jednostavno društvo s ograničenom odgovornošću za trgovinu i usluge, OIB 09965494097</item>
    </izvorni_sadrzaj>
    <derivirana_varijabla naziv="DomainObject.Predmet.ProtuStrankaListNazivFormatedOIB_1">
      <item>ANGEL CAKES jednostavno društvo s ograničenom odgovornošću za trgovinu i usluge, OIB 09965494097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ANGEL CAKES jednostavno društvo s ograničenom odgovornošću za trgovinu i usluge</izvorni_sadrzaj>
    <derivirana_varijabla naziv="DomainObject.Predmet.ProtustrankaIDrugi_1">ANGEL CAKES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ANGEL CAKES jednostavno društvo s ograničenom odgovornošću za trgovinu i usluge, OIB 09965494097, Hrgovići 39, 10000 Zagreb</izvorni_sadrzaj>
    <derivirana_varijabla naziv="DomainObject.Predmet.ProtustrankaIDrugiAdressOIB_1">ANGEL CAKES jednostavno društvo s ograničenom odgovornošću za trgovinu i usluge, OIB 09965494097, Hrgovići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 CAKES jednostavno društvo s ograničenom odgovornošću za trgovinu i usluge</item>
      <item>Financijska agencija</item>
    </izvorni_sadrzaj>
    <derivirana_varijabla naziv="DomainObject.Predmet.SudioniciListNaziv_1">
      <item>ANGEL CAKES jednostavno društvo s ograničenom odgovornošću za trgovinu i usluge</item>
      <item>Financijska agencija</item>
    </derivirana_varijabla>
  </DomainObject.Predmet.SudioniciListNaziv>
  <DomainObject.Predmet.SudioniciListAdressOIB>
    <izvorni_sadrzaj>
      <item>ANGEL CAKES jednostavno društvo s ograničenom odgovornošću za trgovinu i usluge, OIB 09965494097, Hrgovići 39,10000 Zagreb</item>
      <item>Financijska agencija, OIB 85821130368, TRG SVIBANJSKIH ŽRTAVA 1995. 1,10000 Zagreb</item>
    </izvorni_sadrzaj>
    <derivirana_varijabla naziv="DomainObject.Predmet.SudioniciListAdressOIB_1">
      <item>ANGEL CAKES jednostavno društvo s ograničenom odgovornošću za trgovinu i usluge, OIB 09965494097, Hrgovići 39,10000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09965494097</item>
      <item>, OIB 85821130368</item>
    </izvorni_sadrzaj>
    <derivirana_varijabla naziv="DomainObject.Predmet.SudioniciListNazivOIB_1">
      <item>, OIB 09965494097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855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2021-04-21T10:15:00Z</cp:lastPrinted>
  <dcterms:modified xmlns:xsi="http://www.w3.org/2001/XMLSchema-instance" xsi:type="dcterms:W3CDTF">2021-04-21T10:15:00Z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